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4042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4042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4042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4042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4042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4042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144D0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6F811D64" w:rsidR="001D2BF4" w:rsidRPr="00DB0606" w:rsidRDefault="0004042D"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E559F0" w:rsidRPr="00E559F0">
                          <w:rPr>
                            <w:lang w:val="en-US"/>
                          </w:rPr>
                          <w:t>254419</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1019C179" w:rsidR="00546DB1" w:rsidRPr="00DB0606" w:rsidRDefault="00E559F0"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04042D" w:rsidP="00934A25">
                    <w:pPr>
                      <w:spacing w:after="0"/>
                      <w:ind w:right="1315"/>
                      <w:rPr>
                        <w:bCs/>
                        <w:lang w:eastAsia="en-GB"/>
                      </w:rPr>
                    </w:pPr>
                  </w:p>
                </w:sdtContent>
              </w:sdt>
            </w:sdtContent>
          </w:sdt>
          <w:p w14:paraId="227D6F6E" w14:textId="05AA8AC0" w:rsidR="00546DB1" w:rsidRPr="009F216F" w:rsidRDefault="0004042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44D01">
                  <w:rPr>
                    <w:bCs/>
                    <w:lang w:eastAsia="en-GB"/>
                  </w:rPr>
                  <w:t>1</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144D01">
                      <w:rPr>
                        <w:bCs/>
                        <w:lang w:eastAsia="en-GB"/>
                      </w:rPr>
                      <w:t>2026</w:t>
                    </w:r>
                  </w:sdtContent>
                </w:sdt>
              </w:sdtContent>
            </w:sdt>
          </w:p>
          <w:p w14:paraId="4128A55A" w14:textId="607EF602" w:rsidR="00546DB1" w:rsidRPr="00546DB1" w:rsidRDefault="0004042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sdt>
                          <w:sdtPr>
                            <w:rPr>
                              <w:bCs/>
                              <w:szCs w:val="24"/>
                              <w:lang w:eastAsia="en-GB"/>
                            </w:rPr>
                            <w:id w:val="552659772"/>
                            <w:placeholder>
                              <w:docPart w:val="FC3B67A94C2A43F4AF27659382A7E5AC"/>
                            </w:placeholder>
                          </w:sdtPr>
                          <w:sdtEndPr/>
                          <w:sdtContent>
                            <w:r w:rsidR="00E559F0">
                              <w:rPr>
                                <w:szCs w:val="24"/>
                              </w:rPr>
                              <w:t>Bangladesch</w:t>
                            </w:r>
                          </w:sdtContent>
                        </w:sdt>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8BAD7BF"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3DC801E"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04042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4042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4042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192459F"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F0DC24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37A91097"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04042D">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53993161" w14:textId="77777777" w:rsidR="001D2BF4" w:rsidRPr="001D2BF4" w:rsidRDefault="001D2BF4" w:rsidP="001D2BF4">
                  <w:pPr>
                    <w:rPr>
                      <w:lang w:eastAsia="en-GB"/>
                    </w:rPr>
                  </w:pPr>
                  <w:r w:rsidRPr="00D0098B">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p>
              </w:sdtContent>
            </w:sdt>
          </w:sdtContent>
        </w:sdt>
        <w:p w14:paraId="12B9C59B" w14:textId="370834E0" w:rsidR="00803007" w:rsidRPr="009F216F" w:rsidRDefault="0004042D"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w:t>
                  </w:r>
                  <w:r w:rsidRPr="00D0098B">
                    <w:rPr>
                      <w:szCs w:val="24"/>
                    </w:rPr>
                    <w:lastRenderedPageBreak/>
                    <w:t xml:space="preserve">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3A579E4B" w14:textId="64D91C70"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 xml:space="preserve">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w:t>
                  </w:r>
                  <w:r w:rsidR="00E161F1" w:rsidRPr="00E161F1">
                    <w:rPr>
                      <w:rFonts w:ascii="Times New Roman" w:hAnsi="Times New Roman"/>
                      <w:sz w:val="24"/>
                      <w:szCs w:val="24"/>
                      <w:lang w:val="de-DE" w:eastAsia="en-GB"/>
                    </w:rPr>
                    <w:t>In diesem Zusammenhang werden die EMLOs mit den Immigration Liaison Officers (ILOs) zusammenarbeiten, die gemäß der EU-Verordnung 2019/1240 die Aufgabe haben, bei der Feststellung der Identität von Drittstaatsangehörigen zu helfen und ihre Rückkehr in ihre Herkunftsländer zu erleichtern, sowie ggf. mit den Return Liaison Officers (EURLOs).</w:t>
                  </w:r>
                </w:p>
                <w:p w14:paraId="4E60736B" w14:textId="77777777" w:rsidR="001D2BF4" w:rsidRPr="00D0098B" w:rsidRDefault="001D2BF4" w:rsidP="001D2BF4">
                  <w:pPr>
                    <w:pStyle w:val="ListParagraph"/>
                    <w:rPr>
                      <w:sz w:val="24"/>
                      <w:szCs w:val="24"/>
                      <w:lang w:val="de-DE"/>
                    </w:rPr>
                  </w:pPr>
                </w:p>
                <w:p w14:paraId="6538B758" w14:textId="661AF90F" w:rsidR="001D2BF4" w:rsidRPr="00D0098B" w:rsidRDefault="00E161F1"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E161F1">
                    <w:rPr>
                      <w:rFonts w:ascii="Times New Roman" w:eastAsia="Times New Roman" w:hAnsi="Times New Roman"/>
                      <w:sz w:val="24"/>
                      <w:szCs w:val="24"/>
                      <w:lang w:val="de-DE" w:eastAsia="en-GB"/>
                    </w:rPr>
                    <w:t>Unter der Aufsicht und vorbehaltlich der Bestätigung des Leiters der politischen Abteilung senden Sie regelmäßig Berichte an den EAD, die zuständigen Kommissionsdienststellen und EU-Agenturen.</w:t>
                  </w:r>
                  <w:r w:rsidR="001D2BF4" w:rsidRPr="00D0098B">
                    <w:rPr>
                      <w:rFonts w:ascii="Times New Roman" w:eastAsia="Times New Roman" w:hAnsi="Times New Roman"/>
                      <w:sz w:val="24"/>
                      <w:szCs w:val="24"/>
                      <w:lang w:val="de-DE" w:eastAsia="en-GB"/>
                    </w:rPr>
                    <w:t xml:space="preserve">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t xml:space="preserve">Eng zusammenarbeiten mit den anderen Mitgliedern der Delegation, um sicherzustellen‚ dass die Migration in andere Bereiche, wie die Entwicklungszusammenarbeit oder die Umsetzung der bilateralen und regionalen </w:t>
                  </w:r>
                  <w:r w:rsidRPr="00D0098B">
                    <w:rPr>
                      <w:rFonts w:ascii="Times New Roman" w:eastAsia="Times New Roman" w:hAnsi="Times New Roman"/>
                      <w:sz w:val="24"/>
                      <w:szCs w:val="24"/>
                      <w:lang w:val="de-DE" w:eastAsia="en-GB"/>
                    </w:rPr>
                    <w:lastRenderedPageBreak/>
                    <w:t xml:space="preserve">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7777777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3A936248" w:rsidR="009321C6" w:rsidRPr="002D57E2" w:rsidRDefault="001D2BF4" w:rsidP="009321C6">
              <w:pPr>
                <w:rPr>
                  <w:lang w:eastAsia="en-GB"/>
                </w:rPr>
              </w:pPr>
              <w:r w:rsidRPr="00D0098B">
                <w:rPr>
                  <w:szCs w:val="24"/>
                </w:rPr>
                <w:t>Gründliche Kenntnisse der englischen Sprache in Wort und Schrift</w:t>
              </w:r>
              <w:r>
                <w:rPr>
                  <w:szCs w:val="24"/>
                </w:rPr>
                <w:t xml:space="preserve"> (C1)</w:t>
              </w:r>
              <w:r w:rsidRPr="00D0098B">
                <w:rPr>
                  <w:szCs w:val="24"/>
                </w:rPr>
                <w:t>. Kenntnisse der Amtssprache des Gastlandes wären von großem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042D"/>
    <w:rsid w:val="000904C3"/>
    <w:rsid w:val="000D7B5E"/>
    <w:rsid w:val="001203F8"/>
    <w:rsid w:val="00144D01"/>
    <w:rsid w:val="001D2BF4"/>
    <w:rsid w:val="002C5752"/>
    <w:rsid w:val="002D57E2"/>
    <w:rsid w:val="002E7CE3"/>
    <w:rsid w:val="002F7504"/>
    <w:rsid w:val="00306568"/>
    <w:rsid w:val="00324D8D"/>
    <w:rsid w:val="0035094A"/>
    <w:rsid w:val="003874E2"/>
    <w:rsid w:val="0039387D"/>
    <w:rsid w:val="00394A86"/>
    <w:rsid w:val="003B2E38"/>
    <w:rsid w:val="004A405D"/>
    <w:rsid w:val="004D75AF"/>
    <w:rsid w:val="00546DB1"/>
    <w:rsid w:val="006243BB"/>
    <w:rsid w:val="00676119"/>
    <w:rsid w:val="006F44C9"/>
    <w:rsid w:val="00767E7E"/>
    <w:rsid w:val="007716E4"/>
    <w:rsid w:val="00785A3F"/>
    <w:rsid w:val="00795C41"/>
    <w:rsid w:val="007A795D"/>
    <w:rsid w:val="007A7CF4"/>
    <w:rsid w:val="007B514A"/>
    <w:rsid w:val="007C07D8"/>
    <w:rsid w:val="007C4717"/>
    <w:rsid w:val="007D0EC6"/>
    <w:rsid w:val="007E00B9"/>
    <w:rsid w:val="00803007"/>
    <w:rsid w:val="008102E0"/>
    <w:rsid w:val="0089735C"/>
    <w:rsid w:val="008D52CF"/>
    <w:rsid w:val="008D5B18"/>
    <w:rsid w:val="009321C6"/>
    <w:rsid w:val="00934A25"/>
    <w:rsid w:val="009442BE"/>
    <w:rsid w:val="009F216F"/>
    <w:rsid w:val="00AB56F9"/>
    <w:rsid w:val="00AC5FF8"/>
    <w:rsid w:val="00AE6941"/>
    <w:rsid w:val="00B73B91"/>
    <w:rsid w:val="00BF6139"/>
    <w:rsid w:val="00C07259"/>
    <w:rsid w:val="00C27C81"/>
    <w:rsid w:val="00C55C5C"/>
    <w:rsid w:val="00CC0768"/>
    <w:rsid w:val="00CD33B4"/>
    <w:rsid w:val="00D605F4"/>
    <w:rsid w:val="00DA711C"/>
    <w:rsid w:val="00DB0606"/>
    <w:rsid w:val="00E01792"/>
    <w:rsid w:val="00E161F1"/>
    <w:rsid w:val="00E35460"/>
    <w:rsid w:val="00E42E02"/>
    <w:rsid w:val="00E559F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
      <w:docPartPr>
        <w:name w:val="FC3B67A94C2A43F4AF27659382A7E5AC"/>
        <w:category>
          <w:name w:val="General"/>
          <w:gallery w:val="placeholder"/>
        </w:category>
        <w:types>
          <w:type w:val="bbPlcHdr"/>
        </w:types>
        <w:behaviors>
          <w:behavior w:val="content"/>
        </w:behaviors>
        <w:guid w:val="{4E1C20A5-8B4B-4A4E-B81A-AF2893C1BD0D}"/>
      </w:docPartPr>
      <w:docPartBody>
        <w:p w:rsidR="003F7ACD" w:rsidRDefault="003F7ACD" w:rsidP="003F7ACD">
          <w:pPr>
            <w:pStyle w:val="FC3B67A94C2A43F4AF27659382A7E5A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04C3"/>
    <w:rsid w:val="000A4922"/>
    <w:rsid w:val="00306568"/>
    <w:rsid w:val="003434CF"/>
    <w:rsid w:val="003F7ACD"/>
    <w:rsid w:val="0056186B"/>
    <w:rsid w:val="00610FB9"/>
    <w:rsid w:val="00723B02"/>
    <w:rsid w:val="00897026"/>
    <w:rsid w:val="008A7C76"/>
    <w:rsid w:val="008C406B"/>
    <w:rsid w:val="008D04E3"/>
    <w:rsid w:val="008D5B18"/>
    <w:rsid w:val="00A71FAD"/>
    <w:rsid w:val="00B21BDA"/>
    <w:rsid w:val="00C55C5C"/>
    <w:rsid w:val="00D03B8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ACD"/>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 w:type="paragraph" w:customStyle="1" w:styleId="FC3B67A94C2A43F4AF27659382A7E5AC">
    <w:name w:val="FC3B67A94C2A43F4AF27659382A7E5AC"/>
    <w:rsid w:val="003F7ACD"/>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0DD21372-0A8B-4795-92A6-79DD4B89B063}"/>
</file>

<file path=docProps/app.xml><?xml version="1.0" encoding="utf-8"?>
<Properties xmlns="http://schemas.openxmlformats.org/officeDocument/2006/extended-properties" xmlns:vt="http://schemas.openxmlformats.org/officeDocument/2006/docPropsVTypes">
  <Template>Eurolook.dotm</Template>
  <TotalTime>26</TotalTime>
  <Pages>6</Pages>
  <Words>1916</Words>
  <Characters>10923</Characters>
  <Application>Microsoft Office Word</Application>
  <DocSecurity>0</DocSecurity>
  <PresentationFormat>Microsoft Word 14.0</PresentationFormat>
  <Lines>91</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11</cp:revision>
  <dcterms:created xsi:type="dcterms:W3CDTF">2024-10-10T11:01:00Z</dcterms:created>
  <dcterms:modified xsi:type="dcterms:W3CDTF">2025-09-08T13:53:00Z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